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5EAAD" w14:textId="387C5794"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FD5DEE">
        <w:rPr>
          <w:b/>
          <w:noProof/>
          <w:sz w:val="24"/>
        </w:rPr>
        <w:t>6</w:t>
      </w:r>
      <w:r w:rsidRPr="0033027D">
        <w:rPr>
          <w:b/>
          <w:noProof/>
          <w:sz w:val="24"/>
        </w:rPr>
        <w:tab/>
      </w:r>
      <w:r w:rsidR="00ED39F5" w:rsidRPr="00ED39F5">
        <w:rPr>
          <w:b/>
          <w:noProof/>
          <w:sz w:val="24"/>
        </w:rPr>
        <w:t>RP-171489</w:t>
      </w:r>
    </w:p>
    <w:p w14:paraId="3D5559AD" w14:textId="7123FCAF" w:rsidR="00FD5DEE" w:rsidRPr="006A45BA" w:rsidRDefault="00FD5DEE" w:rsidP="00FD5DEE">
      <w:pPr>
        <w:pStyle w:val="CRCoverPage"/>
        <w:tabs>
          <w:tab w:val="right" w:pos="9639"/>
        </w:tabs>
        <w:spacing w:after="0"/>
        <w:rPr>
          <w:b/>
          <w:noProof/>
          <w:sz w:val="24"/>
        </w:rPr>
      </w:pPr>
      <w:r>
        <w:rPr>
          <w:b/>
          <w:noProof/>
          <w:sz w:val="24"/>
        </w:rPr>
        <w:t>West Palm Beach, USA</w:t>
      </w:r>
      <w:r w:rsidRPr="0033027D">
        <w:rPr>
          <w:b/>
          <w:noProof/>
          <w:sz w:val="24"/>
        </w:rPr>
        <w:t xml:space="preserve">, </w:t>
      </w:r>
      <w:r>
        <w:rPr>
          <w:b/>
          <w:noProof/>
          <w:sz w:val="24"/>
        </w:rPr>
        <w:t>June 5 - 8, 2017</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-1</w:t>
      </w:r>
      <w:r>
        <w:rPr>
          <w:rFonts w:eastAsia="Batang" w:cs="Arial"/>
          <w:sz w:val="18"/>
          <w:szCs w:val="18"/>
          <w:lang w:eastAsia="zh-CN"/>
        </w:rPr>
        <w:t>70796</w:t>
      </w:r>
      <w:r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522A74C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 Nokia, Alcatel-Lucent Shanghai Bell</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5B639DD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10.11.4</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6236C8DC" w:rsidR="00B078D6" w:rsidRDefault="00E13CB2" w:rsidP="00D31CC8">
      <w:pPr>
        <w:pStyle w:val="Heading2"/>
        <w:tabs>
          <w:tab w:val="left" w:pos="2552"/>
        </w:tabs>
      </w:pPr>
      <w:r>
        <w:t>A</w:t>
      </w:r>
      <w:r w:rsidR="00B078D6">
        <w:t>cronym</w:t>
      </w:r>
      <w:r w:rsidR="00AE3224" w:rsidRPr="00AE3224">
        <w:t xml:space="preserve"> </w:t>
      </w:r>
      <w:r w:rsidR="00FD5DEE" w:rsidRPr="00FD5DEE">
        <w:t>LTE_HRLLC</w:t>
      </w:r>
    </w:p>
    <w:p w14:paraId="66AFF1A1" w14:textId="64867354" w:rsidR="00B078D6" w:rsidRDefault="00B078D6" w:rsidP="009870A7">
      <w:pPr>
        <w:pStyle w:val="Heading2"/>
        <w:tabs>
          <w:tab w:val="left" w:pos="2552"/>
        </w:tabs>
      </w:pPr>
      <w:r>
        <w:t>Unique identifier</w:t>
      </w:r>
      <w:r w:rsidR="00F41A27">
        <w:t xml:space="preserve">: </w:t>
      </w:r>
      <w:r w:rsidR="00F41A27" w:rsidRPr="00251D80">
        <w:tab/>
      </w:r>
      <w:r w:rsidR="00FD5DEE" w:rsidRPr="00E94578">
        <w:rPr>
          <w:rFonts w:cs="Arial"/>
        </w:rPr>
        <w:t>750061</w:t>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25585294" w:rsidR="00AE3224" w:rsidRDefault="00AE3224" w:rsidP="00AE3224">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w:t>
      </w:r>
      <w:bookmarkStart w:id="0" w:name="_GoBack"/>
      <w:bookmarkEnd w:id="0"/>
      <w:r w:rsidR="0049534C" w:rsidRPr="00FC7C92">
        <w:rPr>
          <w:rFonts w:hint="eastAsia"/>
          <w:lang w:eastAsia="zh-CN"/>
        </w:rPr>
        <w: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4C5B546A" w:rsidR="00AE3224" w:rsidRDefault="00AE3224" w:rsidP="00AE3224">
      <w:pPr>
        <w:spacing w:after="0"/>
        <w:rPr>
          <w:bCs/>
        </w:rPr>
      </w:pPr>
      <w:r>
        <w:rPr>
          <w:bCs/>
        </w:rPr>
        <w:t>Phase 1 (</w:t>
      </w:r>
      <w:r w:rsidR="003C0ED6">
        <w:rPr>
          <w:bCs/>
        </w:rPr>
        <w:t>till RAN</w:t>
      </w:r>
      <w:r w:rsidR="003C0ED6" w:rsidRPr="00991C01">
        <w:rPr>
          <w:bCs/>
        </w:rPr>
        <w:t>#7</w:t>
      </w:r>
      <w:r w:rsidR="003C0ED6">
        <w:rPr>
          <w:bCs/>
        </w:rPr>
        <w:t>9</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2FCBF736" w:rsidR="00BE4AD1" w:rsidRDefault="00BE4AD1" w:rsidP="00744CDA">
      <w:pPr>
        <w:spacing w:after="0"/>
        <w:rPr>
          <w:bCs/>
        </w:rPr>
      </w:pPr>
      <w:r w:rsidRPr="00BE4AD1">
        <w:rPr>
          <w:bCs/>
        </w:rPr>
        <w:t xml:space="preserve">Phase </w:t>
      </w:r>
      <w:r>
        <w:rPr>
          <w:bCs/>
        </w:rPr>
        <w:t xml:space="preserve">2 (from </w:t>
      </w:r>
      <w:r w:rsidR="00FD5DEE">
        <w:rPr>
          <w:bCs/>
        </w:rPr>
        <w:t>Nov 2017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1FAF64BC" w14:textId="4234B4EE" w:rsidR="00AE3224" w:rsidRPr="006035E3" w:rsidRDefault="00AE3224" w:rsidP="00AE3224">
      <w:pPr>
        <w:numPr>
          <w:ilvl w:val="3"/>
          <w:numId w:val="9"/>
        </w:numPr>
        <w:spacing w:after="0"/>
        <w:rPr>
          <w:bC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031CE832" w14:textId="77777777" w:rsidR="00A7059D" w:rsidRDefault="00AE3224" w:rsidP="00AE3224">
      <w:pPr>
        <w:spacing w:after="0"/>
        <w:rPr>
          <w:bCs/>
        </w:rPr>
      </w:pPr>
      <w:r>
        <w:rPr>
          <w:bCs/>
        </w:rPr>
        <w:t>Note: Multiplexing of URLLC and (e)MBB type of traffic within the same cell should be supported.</w:t>
      </w: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7482BFE" w:rsidR="00AE3224" w:rsidRPr="00991C01" w:rsidRDefault="003D592E" w:rsidP="00AE3224">
      <w:pPr>
        <w:spacing w:after="0"/>
        <w:ind w:left="1134" w:right="-99"/>
        <w:rPr>
          <w:lang w:val="sv-SE"/>
        </w:rPr>
      </w:pPr>
      <w:r w:rsidRPr="00991C01">
        <w:rPr>
          <w:lang w:val="sv-SE"/>
        </w:rPr>
        <w:t>Hugl</w:t>
      </w:r>
      <w:r>
        <w:rPr>
          <w:lang w:val="sv-SE"/>
        </w:rPr>
        <w:t>,</w:t>
      </w:r>
      <w:r w:rsidRPr="00991C01">
        <w:rPr>
          <w:lang w:val="sv-SE"/>
        </w:rPr>
        <w:t xml:space="preserve"> </w:t>
      </w:r>
      <w:r w:rsidR="00AE3224" w:rsidRPr="00991C01">
        <w:rPr>
          <w:lang w:val="sv-SE"/>
        </w:rPr>
        <w:t xml:space="preserve">Klaus </w:t>
      </w:r>
    </w:p>
    <w:p w14:paraId="7DB56538" w14:textId="77777777" w:rsidR="00AE3224" w:rsidRPr="00991C01" w:rsidRDefault="00AE3224" w:rsidP="00AE3224">
      <w:pPr>
        <w:spacing w:after="0"/>
        <w:ind w:left="1134" w:right="-99"/>
        <w:rPr>
          <w:b/>
          <w:bCs/>
          <w:color w:val="0000FF"/>
          <w:lang w:val="sv-SE"/>
        </w:rPr>
      </w:pPr>
      <w:r w:rsidRPr="00991C01">
        <w:rPr>
          <w:b/>
          <w:bCs/>
          <w:color w:val="0000FF"/>
          <w:lang w:val="sv-SE"/>
        </w:rPr>
        <w:t>Company:</w:t>
      </w:r>
      <w:r w:rsidRPr="00991C01">
        <w:rPr>
          <w:b/>
          <w:bCs/>
          <w:color w:val="0000FF"/>
          <w:lang w:val="sv-SE"/>
        </w:rPr>
        <w:tab/>
      </w:r>
      <w:r w:rsidRPr="00991C01">
        <w:rPr>
          <w:bCs/>
          <w:color w:val="0000FF"/>
          <w:lang w:val="sv-SE"/>
        </w:rPr>
        <w:t>Nokia</w:t>
      </w:r>
    </w:p>
    <w:p w14:paraId="32F9067D" w14:textId="77777777" w:rsidR="00AE3224" w:rsidRPr="00972FED" w:rsidRDefault="00AE3224" w:rsidP="00AE3224">
      <w:pPr>
        <w:spacing w:after="0"/>
        <w:ind w:left="1134" w:right="-99"/>
        <w:rPr>
          <w:b/>
          <w:bCs/>
          <w:color w:val="0000FF"/>
          <w:lang w:val="sv-SE"/>
        </w:rPr>
      </w:pPr>
      <w:r w:rsidRPr="00972FED">
        <w:rPr>
          <w:b/>
          <w:bCs/>
          <w:color w:val="0000FF"/>
          <w:lang w:val="sv-SE"/>
        </w:rPr>
        <w:t>Email:</w:t>
      </w:r>
      <w:r w:rsidRPr="00972FED">
        <w:rPr>
          <w:b/>
          <w:bCs/>
          <w:color w:val="0000FF"/>
          <w:lang w:val="sv-SE"/>
        </w:rPr>
        <w:tab/>
      </w:r>
      <w:hyperlink r:id="rId20" w:history="1">
        <w:r w:rsidRPr="00972FED">
          <w:rPr>
            <w:rStyle w:val="Hyperlink"/>
            <w:lang w:val="sv-SE"/>
          </w:rPr>
          <w:t>klaus.hugl@nokia.com</w:t>
        </w:r>
      </w:hyperlink>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2C62C" w14:textId="77777777" w:rsidR="008E410E" w:rsidRDefault="008E410E">
      <w:r>
        <w:separator/>
      </w:r>
    </w:p>
  </w:endnote>
  <w:endnote w:type="continuationSeparator" w:id="0">
    <w:p w14:paraId="2D7005F3" w14:textId="77777777" w:rsidR="008E410E" w:rsidRDefault="008E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77891" w14:textId="77777777" w:rsidR="008E410E" w:rsidRDefault="008E410E">
      <w:r>
        <w:separator/>
      </w:r>
    </w:p>
  </w:footnote>
  <w:footnote w:type="continuationSeparator" w:id="0">
    <w:p w14:paraId="29F6AB8B" w14:textId="77777777" w:rsidR="008E410E" w:rsidRDefault="008E4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7C06"/>
    <w:rsid w:val="00044DAE"/>
    <w:rsid w:val="00052BF8"/>
    <w:rsid w:val="00053530"/>
    <w:rsid w:val="00057116"/>
    <w:rsid w:val="00064A04"/>
    <w:rsid w:val="00064CB2"/>
    <w:rsid w:val="00066954"/>
    <w:rsid w:val="00067741"/>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7AC1"/>
    <w:rsid w:val="002A1D41"/>
    <w:rsid w:val="002C2878"/>
    <w:rsid w:val="002C3F09"/>
    <w:rsid w:val="002D74FC"/>
    <w:rsid w:val="002E6A7D"/>
    <w:rsid w:val="002E7A9E"/>
    <w:rsid w:val="0030045C"/>
    <w:rsid w:val="00306C0A"/>
    <w:rsid w:val="00317FE0"/>
    <w:rsid w:val="003205AD"/>
    <w:rsid w:val="003250D6"/>
    <w:rsid w:val="0033027D"/>
    <w:rsid w:val="00335FB2"/>
    <w:rsid w:val="00344158"/>
    <w:rsid w:val="0038516D"/>
    <w:rsid w:val="003869D7"/>
    <w:rsid w:val="00391254"/>
    <w:rsid w:val="003A1EB0"/>
    <w:rsid w:val="003C0ED6"/>
    <w:rsid w:val="003C0F14"/>
    <w:rsid w:val="003C239D"/>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2B17"/>
    <w:rsid w:val="006C4991"/>
    <w:rsid w:val="006E0F19"/>
    <w:rsid w:val="006E1FDA"/>
    <w:rsid w:val="006E5E87"/>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AB2"/>
    <w:rsid w:val="007D4254"/>
    <w:rsid w:val="007E430F"/>
    <w:rsid w:val="007E63C8"/>
    <w:rsid w:val="007F522E"/>
    <w:rsid w:val="007F603A"/>
    <w:rsid w:val="007F7421"/>
    <w:rsid w:val="00801F7F"/>
    <w:rsid w:val="00813A96"/>
    <w:rsid w:val="00832FFD"/>
    <w:rsid w:val="00834A60"/>
    <w:rsid w:val="00863E89"/>
    <w:rsid w:val="008710F8"/>
    <w:rsid w:val="00872B3B"/>
    <w:rsid w:val="0088222A"/>
    <w:rsid w:val="008901F6"/>
    <w:rsid w:val="00896C03"/>
    <w:rsid w:val="008A495D"/>
    <w:rsid w:val="008A76FD"/>
    <w:rsid w:val="008A7AD1"/>
    <w:rsid w:val="008B2D09"/>
    <w:rsid w:val="008C14A0"/>
    <w:rsid w:val="008C537F"/>
    <w:rsid w:val="008D09D4"/>
    <w:rsid w:val="008D658B"/>
    <w:rsid w:val="008E410E"/>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6B10"/>
    <w:rsid w:val="00A47445"/>
    <w:rsid w:val="00A56B31"/>
    <w:rsid w:val="00A57479"/>
    <w:rsid w:val="00A61210"/>
    <w:rsid w:val="00A6656B"/>
    <w:rsid w:val="00A7059D"/>
    <w:rsid w:val="00A70E1E"/>
    <w:rsid w:val="00A77031"/>
    <w:rsid w:val="00A81243"/>
    <w:rsid w:val="00A84F63"/>
    <w:rsid w:val="00A878FF"/>
    <w:rsid w:val="00A9081F"/>
    <w:rsid w:val="00A9188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37278"/>
    <w:rsid w:val="00C3799C"/>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39F5"/>
    <w:rsid w:val="00ED7A5B"/>
    <w:rsid w:val="00EE68EE"/>
    <w:rsid w:val="00EF0AD7"/>
    <w:rsid w:val="00EF3E97"/>
    <w:rsid w:val="00EF523A"/>
    <w:rsid w:val="00F00311"/>
    <w:rsid w:val="00F14B43"/>
    <w:rsid w:val="00F203C7"/>
    <w:rsid w:val="00F215E2"/>
    <w:rsid w:val="00F30E82"/>
    <w:rsid w:val="00F41A27"/>
    <w:rsid w:val="00F4338D"/>
    <w:rsid w:val="00F440D3"/>
    <w:rsid w:val="00F46EAF"/>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hyperlink" Target="mailto:klaus.hugl@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3.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4.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5.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F4A627BE-B46B-4597-A73D-600D8D3E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2319</Words>
  <Characters>12295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14585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8</cp:revision>
  <cp:lastPrinted>2000-02-29T10:31:00Z</cp:lastPrinted>
  <dcterms:created xsi:type="dcterms:W3CDTF">2017-06-07T18:14:00Z</dcterms:created>
  <dcterms:modified xsi:type="dcterms:W3CDTF">2017-06-08T12:57:00Z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